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C96B8" w14:textId="77777777" w:rsidR="00280441" w:rsidRPr="00280441" w:rsidRDefault="00280441" w:rsidP="00280441">
      <w:pPr>
        <w:pStyle w:val="Heading1"/>
      </w:pPr>
      <w:r w:rsidRPr="00280441">
        <w:t>Bidder Information Form</w:t>
      </w:r>
    </w:p>
    <w:p w14:paraId="433EB628" w14:textId="6A571EC1" w:rsidR="00280441" w:rsidRDefault="00280441" w:rsidP="00280441">
      <w:pPr>
        <w:spacing w:before="0" w:after="0" w:line="283" w:lineRule="auto"/>
      </w:pPr>
      <w:r>
        <w:t xml:space="preserve">Tender For: </w:t>
      </w:r>
      <w:r>
        <w:tab/>
      </w:r>
      <w:r>
        <w:tab/>
      </w:r>
      <w:r w:rsidR="00704065">
        <w:t xml:space="preserve">Framework for the </w:t>
      </w:r>
      <w:r w:rsidR="00581B4C">
        <w:t>Supply &amp; Delivery of a Benchtop</w:t>
      </w:r>
      <w:r w:rsidR="00310FFB">
        <w:t xml:space="preserve"> </w:t>
      </w:r>
      <w:bookmarkStart w:id="0" w:name="_GoBack"/>
      <w:bookmarkEnd w:id="0"/>
      <w:r w:rsidR="00310FFB">
        <w:t>Laboratory</w:t>
      </w:r>
      <w:r w:rsidR="00581B4C">
        <w:t xml:space="preserve"> Granulator (Batch)</w:t>
      </w:r>
    </w:p>
    <w:p w14:paraId="57DF07E7" w14:textId="3A0E5F7A" w:rsidR="00E432B2" w:rsidRDefault="00280441" w:rsidP="00280441">
      <w:pPr>
        <w:spacing w:before="0" w:after="0" w:line="283" w:lineRule="auto"/>
      </w:pPr>
      <w:r>
        <w:t xml:space="preserve">Tender Ref number: </w:t>
      </w:r>
      <w:r>
        <w:tab/>
      </w:r>
      <w:r w:rsidR="00581B4C">
        <w:t>1627</w:t>
      </w:r>
    </w:p>
    <w:p w14:paraId="223F0DEC" w14:textId="77777777"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14:paraId="04E0879B"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14:paraId="6805EAE0" w14:textId="77777777"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14:paraId="461092E7" w14:textId="77777777"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14:paraId="3E14EADD" w14:textId="77777777"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4BEF710"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Name:</w:t>
            </w:r>
          </w:p>
          <w:p w14:paraId="1D18EBAB" w14:textId="77777777"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14:paraId="6015C434" w14:textId="77777777" w:rsidR="00280441" w:rsidRPr="000F7420" w:rsidRDefault="00280441" w:rsidP="00280441">
            <w:pPr>
              <w:spacing w:before="0" w:after="0" w:line="240" w:lineRule="auto"/>
              <w:jc w:val="both"/>
              <w:rPr>
                <w:color w:val="auto"/>
                <w:szCs w:val="19"/>
              </w:rPr>
            </w:pPr>
          </w:p>
        </w:tc>
      </w:tr>
      <w:tr w:rsidR="00280441" w:rsidRPr="000F7420" w14:paraId="5A2C6052"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382F04F"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14:paraId="1149E03E" w14:textId="77777777" w:rsidR="00280441" w:rsidRPr="000F7420" w:rsidRDefault="00280441" w:rsidP="00280441">
            <w:pPr>
              <w:spacing w:before="0" w:after="0" w:line="240" w:lineRule="auto"/>
              <w:rPr>
                <w:color w:val="auto"/>
                <w:szCs w:val="19"/>
              </w:rPr>
            </w:pPr>
          </w:p>
        </w:tc>
      </w:tr>
      <w:tr w:rsidR="00280441" w:rsidRPr="000F7420" w14:paraId="440B7B09" w14:textId="77777777"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37813A9"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14:paraId="60972D7C" w14:textId="77777777" w:rsidR="00280441" w:rsidRPr="000F7420" w:rsidRDefault="00280441" w:rsidP="00280441">
            <w:pPr>
              <w:spacing w:before="0" w:after="0" w:line="360" w:lineRule="auto"/>
              <w:jc w:val="right"/>
              <w:rPr>
                <w:b/>
                <w:color w:val="005190"/>
                <w:szCs w:val="19"/>
              </w:rPr>
            </w:pPr>
          </w:p>
          <w:p w14:paraId="22B8C7E3" w14:textId="77777777" w:rsidR="00280441" w:rsidRPr="000F7420" w:rsidRDefault="00280441" w:rsidP="00280441">
            <w:pPr>
              <w:spacing w:before="0" w:after="0" w:line="360" w:lineRule="auto"/>
              <w:jc w:val="right"/>
              <w:rPr>
                <w:b/>
                <w:color w:val="005190"/>
                <w:szCs w:val="19"/>
              </w:rPr>
            </w:pPr>
          </w:p>
          <w:p w14:paraId="25D92123"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15D9151B" w14:textId="77777777" w:rsidR="00280441" w:rsidRPr="000F7420" w:rsidRDefault="00280441" w:rsidP="00280441">
            <w:pPr>
              <w:spacing w:before="0" w:after="0" w:line="240" w:lineRule="auto"/>
              <w:rPr>
                <w:color w:val="auto"/>
                <w:szCs w:val="19"/>
              </w:rPr>
            </w:pPr>
          </w:p>
        </w:tc>
      </w:tr>
      <w:tr w:rsidR="00280441" w:rsidRPr="000F7420" w14:paraId="0547A00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077BD407"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14:paraId="3481B628"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14:paraId="6F35FD69" w14:textId="77777777" w:rsidR="00280441" w:rsidRPr="000F7420" w:rsidRDefault="00280441" w:rsidP="00280441">
            <w:pPr>
              <w:spacing w:before="0" w:after="0" w:line="240" w:lineRule="auto"/>
              <w:jc w:val="both"/>
              <w:rPr>
                <w:color w:val="auto"/>
                <w:szCs w:val="19"/>
              </w:rPr>
            </w:pPr>
          </w:p>
        </w:tc>
      </w:tr>
      <w:tr w:rsidR="00280441" w:rsidRPr="000F7420" w14:paraId="73F1BFF0"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27D30230"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14:paraId="6507B684"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16A632F9" w14:textId="77777777"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C5D6029"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14:paraId="453ED60B"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48E43361"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00FE3F2C" w14:textId="77777777"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14:paraId="34CA1DC1" w14:textId="77777777" w:rsidR="00280441" w:rsidRPr="000F7420" w:rsidRDefault="00280441" w:rsidP="00280441">
            <w:pPr>
              <w:spacing w:before="0" w:after="0" w:line="240" w:lineRule="auto"/>
              <w:jc w:val="both"/>
              <w:rPr>
                <w:color w:val="auto"/>
                <w:szCs w:val="19"/>
              </w:rPr>
            </w:pPr>
          </w:p>
        </w:tc>
      </w:tr>
      <w:tr w:rsidR="00280441" w:rsidRPr="000F7420" w14:paraId="32E63A4A" w14:textId="77777777"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593F367" w14:textId="77777777" w:rsidR="00280441" w:rsidRPr="000F7420" w:rsidRDefault="00280441" w:rsidP="00280441">
            <w:pPr>
              <w:spacing w:before="0" w:after="0" w:line="360" w:lineRule="auto"/>
              <w:jc w:val="right"/>
              <w:rPr>
                <w:b/>
                <w:color w:val="005190"/>
                <w:szCs w:val="19"/>
              </w:rPr>
            </w:pPr>
            <w:r w:rsidRPr="000F7420">
              <w:rPr>
                <w:b/>
                <w:color w:val="005190"/>
                <w:szCs w:val="19"/>
              </w:rPr>
              <w:t>Address :</w:t>
            </w:r>
          </w:p>
          <w:p w14:paraId="47EDB2CC" w14:textId="77777777"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14:paraId="04F12A08" w14:textId="77777777" w:rsidR="00280441" w:rsidRPr="000F7420" w:rsidRDefault="00280441" w:rsidP="00280441">
            <w:pPr>
              <w:spacing w:before="0" w:after="0" w:line="240" w:lineRule="auto"/>
              <w:rPr>
                <w:color w:val="auto"/>
                <w:szCs w:val="19"/>
              </w:rPr>
            </w:pPr>
          </w:p>
        </w:tc>
      </w:tr>
      <w:tr w:rsidR="00280441" w:rsidRPr="000F7420" w14:paraId="193D75FA"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5570A5D"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373577B0" w14:textId="77777777" w:rsidR="00280441" w:rsidRPr="000F7420" w:rsidRDefault="00280441" w:rsidP="00280441">
            <w:pPr>
              <w:spacing w:before="0" w:after="0" w:line="240" w:lineRule="auto"/>
              <w:jc w:val="both"/>
              <w:rPr>
                <w:color w:val="auto"/>
                <w:szCs w:val="19"/>
              </w:rPr>
            </w:pPr>
          </w:p>
        </w:tc>
      </w:tr>
      <w:tr w:rsidR="00280441" w:rsidRPr="000F7420" w14:paraId="2065FEBC"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5E3C5E5" w14:textId="77777777"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14:paraId="6E2BC65E" w14:textId="77777777" w:rsidR="00280441" w:rsidRPr="000F7420" w:rsidRDefault="00280441" w:rsidP="00280441">
            <w:pPr>
              <w:spacing w:before="0" w:after="0" w:line="240" w:lineRule="auto"/>
              <w:jc w:val="both"/>
              <w:rPr>
                <w:color w:val="auto"/>
                <w:szCs w:val="19"/>
              </w:rPr>
            </w:pPr>
          </w:p>
        </w:tc>
      </w:tr>
      <w:tr w:rsidR="00280441" w:rsidRPr="000F7420" w14:paraId="02642228" w14:textId="77777777"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03EA2C12" w14:textId="77777777"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14:paraId="49A963BD" w14:textId="77777777"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14:paraId="25006075" w14:textId="77777777"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14:paraId="567EF980"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14:paraId="60367A58"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14:paraId="21A2CD82"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A811DDB" w14:textId="77777777"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14:paraId="66631A9F"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14:paraId="03012B38"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14:paraId="5EE3B492"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60932BD7"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0905D00B"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F0AEFEB"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33FD4687"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DB2C479"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E284467"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14:paraId="79D4F35D"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79892FB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1EF8864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F4422F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7BF7A4A0"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6876DC1"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48A4E3E"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14:paraId="28E8852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7B4900D5"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3AB1D926"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53E464B0"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692B2096"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6739585"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B3BF1D8"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14:paraId="45B9E63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07C120C0"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171220A5"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2D7B2AF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14:paraId="629BC770" w14:textId="77777777"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68E0DCF" w14:textId="77777777"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2B48696" w14:textId="77777777"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14:paraId="0900B817" w14:textId="77777777"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D3EEE35" w14:textId="77777777"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14:paraId="42451B8E"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14:paraId="3975E819" w14:textId="77777777" w:rsidTr="004345C0">
              <w:trPr>
                <w:cantSplit/>
                <w:trHeight w:val="744"/>
                <w:tblHeader/>
              </w:trPr>
              <w:tc>
                <w:tcPr>
                  <w:tcW w:w="850" w:type="dxa"/>
                  <w:shd w:val="clear" w:color="auto" w:fill="auto"/>
                  <w:vAlign w:val="center"/>
                </w:tcPr>
                <w:p w14:paraId="703EE82E"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14:paraId="385E257F"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14:paraId="0ED14B7C" w14:textId="77777777"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14:paraId="0E499F6E" w14:textId="77777777"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7B55D634"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14:paraId="4CDDFF7E" w14:textId="77777777" w:rsidTr="00583196">
              <w:trPr>
                <w:cantSplit/>
                <w:trHeight w:val="14"/>
                <w:tblHeader/>
              </w:trPr>
              <w:tc>
                <w:tcPr>
                  <w:tcW w:w="4725" w:type="dxa"/>
                  <w:shd w:val="clear" w:color="auto" w:fill="auto"/>
                  <w:vAlign w:val="center"/>
                </w:tcPr>
                <w:p w14:paraId="270781E7" w14:textId="77777777"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14:paraId="660F3BE1" w14:textId="77777777"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14:paraId="71791315" w14:textId="77777777"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14:paraId="1D5D0C1E" w14:textId="77777777" w:rsidTr="00583196">
              <w:trPr>
                <w:cantSplit/>
                <w:trHeight w:val="405"/>
                <w:tblHeader/>
              </w:trPr>
              <w:tc>
                <w:tcPr>
                  <w:tcW w:w="4725" w:type="dxa"/>
                  <w:shd w:val="clear" w:color="auto" w:fill="auto"/>
                  <w:vAlign w:val="center"/>
                </w:tcPr>
                <w:p w14:paraId="7B9F7024"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14:paraId="2E9E207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034F8990"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7A7A6FB9" w14:textId="77777777" w:rsidTr="00583196">
              <w:trPr>
                <w:cantSplit/>
                <w:trHeight w:val="354"/>
                <w:tblHeader/>
              </w:trPr>
              <w:tc>
                <w:tcPr>
                  <w:tcW w:w="4725" w:type="dxa"/>
                  <w:shd w:val="clear" w:color="auto" w:fill="auto"/>
                  <w:vAlign w:val="center"/>
                </w:tcPr>
                <w:p w14:paraId="15A69439"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14:paraId="32911777"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033DF206"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3BEA0107" w14:textId="77777777" w:rsidTr="00583196">
              <w:trPr>
                <w:cantSplit/>
                <w:trHeight w:val="23"/>
                <w:tblHeader/>
              </w:trPr>
              <w:tc>
                <w:tcPr>
                  <w:tcW w:w="4725" w:type="dxa"/>
                  <w:shd w:val="clear" w:color="auto" w:fill="auto"/>
                  <w:vAlign w:val="center"/>
                </w:tcPr>
                <w:p w14:paraId="461CF81B"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14:paraId="606703F1"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6B0F101C" w14:textId="77777777" w:rsidR="009D0EC2" w:rsidRPr="000F7420" w:rsidRDefault="009D0EC2" w:rsidP="00583196">
                  <w:pPr>
                    <w:pStyle w:val="Normal1"/>
                    <w:jc w:val="center"/>
                    <w:rPr>
                      <w:rFonts w:ascii="Open Sans" w:eastAsia="Arial" w:hAnsi="Open Sans" w:cs="Open Sans"/>
                      <w:sz w:val="19"/>
                      <w:szCs w:val="19"/>
                    </w:rPr>
                  </w:pPr>
                </w:p>
              </w:tc>
            </w:tr>
          </w:tbl>
          <w:p w14:paraId="1B3630F4" w14:textId="77777777"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14:paraId="1B6ECB16"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BA30DB6" w14:textId="77777777"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39520AA2" w14:textId="77777777"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14:paraId="50766C50"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471C37E"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14:paraId="1B656A9A"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14:paraId="1CB767C5"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314B188"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BEB7465"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2DCECD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4B739974"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A261718"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5250F259"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14:paraId="066E1920"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8C69D77"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693CAF5"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EDDBB9E"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076DBFB"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CD2D720"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F93B441" w14:textId="77777777"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14:paraId="5A34BD96" w14:textId="77777777"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AE21920" w14:textId="77777777"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14:paraId="4EEAE4DF"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14:paraId="245B2FC8"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944CD4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F849495"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C44E5E7"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0066C4A6"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45A0832"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CF944CC"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14:paraId="01D12FC3"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12203D0"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0F91058"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DF4B8EB"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346B2514"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192CD67" w14:textId="77777777"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77DEABA1"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14:paraId="3F7DB5CF" w14:textId="77777777"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D7A4A8F"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14:paraId="278AFEB5"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14:paraId="1A5A266B"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F80A759"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5A0B7F4"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11BDF571"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306C7B9C" w14:textId="77777777"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4B4A429"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10A8A31"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14:paraId="7C6456B5"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05F66F3"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6FD423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CE2B5FD"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67E39A9C"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CCEDB33"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36BC10F7"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14:paraId="1EAF92D7"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1AF4C6F"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5D13F82B"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14:paraId="62246C26"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A55E88A"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CC6BDD7"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F6DB46D"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191B9C71"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0A10265"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BE5B0B0"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14:paraId="45B81B2A" w14:textId="77777777"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14:paraId="42F7022F" w14:textId="77777777" w:rsidR="002208A4" w:rsidRPr="000F7420" w:rsidRDefault="002208A4" w:rsidP="00616EBB">
            <w:pPr>
              <w:pStyle w:val="Normal1"/>
              <w:rPr>
                <w:rFonts w:ascii="Segoe UI Symbol" w:eastAsia="Arial" w:hAnsi="Segoe UI Symbol" w:cs="Segoe UI Symbol"/>
                <w:sz w:val="19"/>
                <w:szCs w:val="19"/>
              </w:rPr>
            </w:pPr>
          </w:p>
        </w:tc>
      </w:tr>
      <w:tr w:rsidR="002208A4" w:rsidRPr="008559AB" w14:paraId="6DE5CF7A" w14:textId="77777777"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34D6CF2"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5C596E35" w14:textId="77777777"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14:paraId="0B8643E8"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4556E9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C7F4BDF"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14:paraId="3A8EA7B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DC5F613"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E7DE667"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3EFD03C4"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651BA2F7" w14:textId="77777777"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8E7DC9F"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32078239" w14:textId="77777777"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14:paraId="638F304C"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047CAE6"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D3FCC59"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14:paraId="4C6BB99F"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73CB5C5"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14:paraId="3F15F818"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14:paraId="48DB8D08"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9BE3D5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244908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1B69FF1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7DB5B1E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BBCF64E"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B41FD9A"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14:paraId="2DAAF309"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23A5DF0"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6432867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15D91F9"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DF1064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E76F0D1"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40157B7"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14:paraId="728F06D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7406F7AA"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A583B8E"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35F187B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6E57BE2"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28A7023"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43FCDE35"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14:paraId="53C08B5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CCE64C5"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14:paraId="54FCA0F9"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14:paraId="7AB84E4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B9F706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EA8EAD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314589B4"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37F51A5D"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CAE775A"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C257D00"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14:paraId="753969E0"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69FA066"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4D943CB"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3E0A9B50"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62D08C32"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1013481"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6482715"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14:paraId="091031E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D56A276"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FA3704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C16D405"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06E90A4" w14:textId="77777777"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59F45D5"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7A46FD41" w14:textId="77777777"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14:paraId="7EF3A1B3"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CAF97F3"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14:paraId="77654434"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14:paraId="02F673B5"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3C1A120"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64F0F35"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2075924"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0B21A45A"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38F583F"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D394B6C"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14:paraId="6A0F1C3D"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0BB3E3A"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A4F30C2"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1B0E355B"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51B52903"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4AABE54"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55467BE" w14:textId="77777777"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14:paraId="521CCBF3"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14:paraId="35C900A5"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7B2A8BD6"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A437F0A"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A6D647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3D0A456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DF34004"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7EBB0D1"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14:paraId="57EB3A2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76240B5E"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FD4FD5F"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90918D4"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4E151F5D" w14:textId="77777777"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616EBB">
      <w:footerReference w:type="default" r:id="rId8"/>
      <w:headerReference w:type="first" r:id="rId9"/>
      <w:footerReference w:type="first" r:id="rId10"/>
      <w:pgSz w:w="11906" w:h="16838"/>
      <w:pgMar w:top="1135" w:right="1133" w:bottom="1985" w:left="1134" w:header="708"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14F63" w14:textId="77777777" w:rsidR="00C35EE3" w:rsidRDefault="00C35EE3" w:rsidP="00BD4076">
      <w:pPr>
        <w:spacing w:before="0" w:after="0" w:line="240" w:lineRule="auto"/>
      </w:pPr>
      <w:r>
        <w:separator/>
      </w:r>
    </w:p>
  </w:endnote>
  <w:endnote w:type="continuationSeparator" w:id="0">
    <w:p w14:paraId="1C02A5AB" w14:textId="77777777" w:rsidR="00C35EE3" w:rsidRDefault="00C35EE3"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B4F0B" w14:textId="77777777" w:rsidR="00280441" w:rsidRDefault="00280441">
    <w:pPr>
      <w:pStyle w:val="Footer"/>
    </w:pPr>
    <w:r>
      <w:rPr>
        <w:noProof/>
      </w:rPr>
      <mc:AlternateContent>
        <mc:Choice Requires="wpg">
          <w:drawing>
            <wp:anchor distT="0" distB="0" distL="114300" distR="114300" simplePos="0" relativeHeight="251665408" behindDoc="1" locked="0" layoutInCell="1" allowOverlap="1" wp14:anchorId="2ABD580A" wp14:editId="3CE75080">
              <wp:simplePos x="0" y="0"/>
              <wp:positionH relativeFrom="column">
                <wp:posOffset>3509711</wp:posOffset>
              </wp:positionH>
              <wp:positionV relativeFrom="page">
                <wp:posOffset>9873276</wp:posOffset>
              </wp:positionV>
              <wp:extent cx="2601595" cy="330835"/>
              <wp:effectExtent l="0" t="0" r="8255" b="0"/>
              <wp:wrapNone/>
              <wp:docPr id="5" name="Group 5"/>
              <wp:cNvGraphicFramePr/>
              <a:graphic xmlns:a="http://schemas.openxmlformats.org/drawingml/2006/main">
                <a:graphicData uri="http://schemas.microsoft.com/office/word/2010/wordprocessingGroup">
                  <wpg:wgp>
                    <wpg:cNvGrpSpPr/>
                    <wpg:grpSpPr>
                      <a:xfrm>
                        <a:off x="0" y="0"/>
                        <a:ext cx="2601595" cy="330835"/>
                        <a:chOff x="0" y="0"/>
                        <a:chExt cx="2601917" cy="330835"/>
                      </a:xfrm>
                    </wpg:grpSpPr>
                    <pic:pic xmlns:pic="http://schemas.openxmlformats.org/drawingml/2006/picture">
                      <pic:nvPicPr>
                        <pic:cNvPr id="2" name="Picture 2"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888177" y="0"/>
                          <a:ext cx="713740" cy="330835"/>
                        </a:xfrm>
                        <a:prstGeom prst="rect">
                          <a:avLst/>
                        </a:prstGeom>
                      </pic:spPr>
                    </pic:pic>
                    <pic:pic xmlns:pic="http://schemas.openxmlformats.org/drawingml/2006/picture">
                      <pic:nvPicPr>
                        <pic:cNvPr id="3" name="Picture 3" descr="A close up of a logo&#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950026" y="65314"/>
                          <a:ext cx="745490" cy="238125"/>
                        </a:xfrm>
                        <a:prstGeom prst="rect">
                          <a:avLst/>
                        </a:prstGeom>
                      </pic:spPr>
                    </pic:pic>
                    <pic:pic xmlns:pic="http://schemas.openxmlformats.org/drawingml/2006/picture">
                      <pic:nvPicPr>
                        <pic:cNvPr id="4" name="Picture 4"/>
                        <pic:cNvPicPr>
                          <a:picLocks noChangeAspect="1"/>
                        </pic:cNvPicPr>
                      </pic:nvPicPr>
                      <pic:blipFill rotWithShape="1">
                        <a:blip r:embed="rId3">
                          <a:extLst>
                            <a:ext uri="{28A0092B-C50C-407E-A947-70E740481C1C}">
                              <a14:useLocalDpi xmlns:a14="http://schemas.microsoft.com/office/drawing/2010/main" val="0"/>
                            </a:ext>
                          </a:extLst>
                        </a:blip>
                        <a:srcRect l="10357" t="14188" r="10309" b="13873"/>
                        <a:stretch/>
                      </pic:blipFill>
                      <pic:spPr bwMode="auto">
                        <a:xfrm>
                          <a:off x="0" y="89065"/>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29C8556C" id="Group 5" o:spid="_x0000_s1026" style="position:absolute;margin-left:276.35pt;margin-top:777.4pt;width:204.85pt;height:26.05pt;z-index:-251651072;mso-position-vertical-relative:page" coordsize="26019,33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KPD94cGFja2V0IGVuZD0idyI/Pp2xVm0AAAAgY0hSTQAAeiUAAICDAAD5/wAAgOkAAHUw&#10;AADqYAAAOpgAABdvkl/FRgAA5dJJREFUeNrs3XfYLVV5N/7voXdQQEWwgA0dUQRRwQJSDs0WY4wt&#10;0fhGkxiNMXFezaQXx+SdFGPyRl9j1Pizg3BEejFYsIONUTCChWIBEen9/P7Y++iRUE7ZM3v2PJ/P&#10;de2Lcs4za9Y9a62Z/ex732vZypUrAwAAAAAAAAAAADBGGwgBAAAAAAAAAAAAMFY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A close up of a logo&#10;&#10;Description automatically generated" style="position:absolute;left:18881;width:7138;height:3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">
                <v:imagedata r:id="rId4" o:title="A close up of a logo&#10;&#10;Description automatically generated"/>
              </v:shape>
              <v:shape id="Picture 3" o:spid="_x0000_s1028" type="#_x0000_t75" alt="A close up of a logo&#10;&#10;Description automatically generated" style="position:absolute;left:9500;top:653;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">
                <v:imagedata r:id="rId5" o:title="A close up of a logo&#10;&#10;Description automatically generated"/>
              </v:shape>
              <v:shape id="Picture 4" o:spid="_x0000_s1029" type="#_x0000_t75" style="position:absolute;top:890;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">
                <v:imagedata r:id="rId6" o:title="" croptop="9298f" cropbottom="9092f" cropleft="6788f" cropright="6756f"/>
              </v:shape>
              <w10:wrap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50075" w14:textId="77777777" w:rsidR="00280441" w:rsidRDefault="00280441">
    <w:pPr>
      <w:pStyle w:val="Footer"/>
    </w:pPr>
    <w:r>
      <w:rPr>
        <w:noProof/>
      </w:rPr>
      <mc:AlternateContent>
        <mc:Choice Requires="wpg">
          <w:drawing>
            <wp:anchor distT="0" distB="0" distL="114300" distR="114300" simplePos="0" relativeHeight="251672576" behindDoc="1" locked="0" layoutInCell="1" allowOverlap="1" wp14:anchorId="66334853" wp14:editId="586A91C3">
              <wp:simplePos x="0" y="0"/>
              <wp:positionH relativeFrom="column">
                <wp:posOffset>4423410</wp:posOffset>
              </wp:positionH>
              <wp:positionV relativeFrom="page">
                <wp:posOffset>9944100</wp:posOffset>
              </wp:positionV>
              <wp:extent cx="1692910" cy="238125"/>
              <wp:effectExtent l="0" t="0" r="2540" b="9525"/>
              <wp:wrapNone/>
              <wp:docPr id="26" name="Group 26"/>
              <wp:cNvGraphicFramePr/>
              <a:graphic xmlns:a="http://schemas.openxmlformats.org/drawingml/2006/main">
                <a:graphicData uri="http://schemas.microsoft.com/office/word/2010/wordprocessingGroup">
                  <wpg:wgp>
                    <wpg:cNvGrpSpPr/>
                    <wpg:grpSpPr>
                      <a:xfrm>
                        <a:off x="0" y="0"/>
                        <a:ext cx="1692910" cy="238125"/>
                        <a:chOff x="0" y="0"/>
                        <a:chExt cx="1693228" cy="238125"/>
                      </a:xfrm>
                    </wpg:grpSpPr>
                    <pic:pic xmlns:pic="http://schemas.openxmlformats.org/drawingml/2006/picture">
                      <pic:nvPicPr>
                        <pic:cNvPr id="24" name="Picture 24"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947738" y="0"/>
                          <a:ext cx="745490" cy="238125"/>
                        </a:xfrm>
                        <a:prstGeom prst="rect">
                          <a:avLst/>
                        </a:prstGeom>
                      </pic:spPr>
                    </pic:pic>
                    <pic:pic xmlns:pic="http://schemas.openxmlformats.org/drawingml/2006/picture">
                      <pic:nvPicPr>
                        <pic:cNvPr id="25" name="Picture 25"/>
                        <pic:cNvPicPr>
                          <a:picLocks noChangeAspect="1"/>
                        </pic:cNvPicPr>
                      </pic:nvPicPr>
                      <pic:blipFill rotWithShape="1">
                        <a:blip r:embed="rId2">
                          <a:extLst>
                            <a:ext uri="{28A0092B-C50C-407E-A947-70E740481C1C}">
                              <a14:useLocalDpi xmlns:a14="http://schemas.microsoft.com/office/drawing/2010/main" val="0"/>
                            </a:ext>
                          </a:extLst>
                        </a:blip>
                        <a:srcRect l="10357" t="14188" r="10309" b="13873"/>
                        <a:stretch/>
                      </pic:blipFill>
                      <pic:spPr bwMode="auto">
                        <a:xfrm>
                          <a:off x="0" y="23813"/>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16857B01" id="Group 26" o:spid="_x0000_s1026" style="position:absolute;margin-left:348.3pt;margin-top:783pt;width:133.3pt;height:18.75pt;z-index:-251643904;mso-position-vertical-relative:page" coordsize="16932,2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alt="A close up of a logo&#10;&#10;Description automatically generated" style="position:absolute;left:9477;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">
                <v:imagedata r:id="rId3" o:title="A close up of a logo&#10;&#10;Description automatically generated"/>
              </v:shape>
              <v:shape id="Picture 25" o:spid="_x0000_s1028" type="#_x0000_t75" style="position:absolute;top:238;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">
                <v:imagedata r:id="rId4" o:title="" croptop="9298f" cropbottom="9092f" cropleft="6788f" cropright="6756f"/>
              </v:shape>
              <w10:wrap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10D4D" w14:textId="77777777" w:rsidR="00C35EE3" w:rsidRDefault="00C35EE3" w:rsidP="00BD4076">
      <w:pPr>
        <w:spacing w:before="0" w:after="0" w:line="240" w:lineRule="auto"/>
      </w:pPr>
      <w:r>
        <w:separator/>
      </w:r>
    </w:p>
  </w:footnote>
  <w:footnote w:type="continuationSeparator" w:id="0">
    <w:p w14:paraId="67334F83" w14:textId="77777777" w:rsidR="00C35EE3" w:rsidRDefault="00C35EE3"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D35E" w14:textId="77777777" w:rsidR="00280441" w:rsidRDefault="00280441">
    <w:pPr>
      <w:pStyle w:val="Header"/>
    </w:pPr>
    <w:r>
      <w:rPr>
        <w:noProof/>
      </w:rPr>
      <w:drawing>
        <wp:anchor distT="0" distB="0" distL="114300" distR="114300" simplePos="0" relativeHeight="251673600" behindDoc="1" locked="0" layoutInCell="1" allowOverlap="1" wp14:anchorId="11080250" wp14:editId="7B4D794C">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0FFB"/>
    <w:rsid w:val="00316568"/>
    <w:rsid w:val="00367DB4"/>
    <w:rsid w:val="0038718A"/>
    <w:rsid w:val="00417367"/>
    <w:rsid w:val="004345C0"/>
    <w:rsid w:val="00453005"/>
    <w:rsid w:val="00470A54"/>
    <w:rsid w:val="004736E1"/>
    <w:rsid w:val="00476465"/>
    <w:rsid w:val="004A3E68"/>
    <w:rsid w:val="004E7449"/>
    <w:rsid w:val="00581B4C"/>
    <w:rsid w:val="00583196"/>
    <w:rsid w:val="005E672D"/>
    <w:rsid w:val="00607B45"/>
    <w:rsid w:val="00613EA4"/>
    <w:rsid w:val="00616EBB"/>
    <w:rsid w:val="00637DA6"/>
    <w:rsid w:val="0065035D"/>
    <w:rsid w:val="00693FBE"/>
    <w:rsid w:val="006B726D"/>
    <w:rsid w:val="00704065"/>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B1F4F1"/>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D6B1D-0BC7-4F71-B30D-1B13BE406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5</TotalTime>
  <Pages>4</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Paula Downing</cp:lastModifiedBy>
  <cp:revision>5</cp:revision>
  <cp:lastPrinted>2019-04-08T12:19:00Z</cp:lastPrinted>
  <dcterms:created xsi:type="dcterms:W3CDTF">2019-11-15T12:21:00Z</dcterms:created>
  <dcterms:modified xsi:type="dcterms:W3CDTF">2020-03-03T14:02:00Z</dcterms:modified>
</cp:coreProperties>
</file>